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1B511B6A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="008E7660" w:rsidRPr="008E7660">
        <w:rPr>
          <w:rFonts w:ascii="Arial" w:hAnsi="Arial" w:cs="Arial"/>
          <w:b/>
          <w:sz w:val="24"/>
        </w:rPr>
        <w:t>211330</w:t>
      </w:r>
      <w:r w:rsidR="00711405">
        <w:rPr>
          <w:rFonts w:ascii="Arial" w:hAnsi="Arial" w:cs="Arial"/>
          <w:b/>
          <w:sz w:val="24"/>
        </w:rPr>
        <w:t>r01</w:t>
      </w:r>
      <w:bookmarkStart w:id="0" w:name="_GoBack"/>
      <w:bookmarkEnd w:id="0"/>
    </w:p>
    <w:p w14:paraId="14E025E1" w14:textId="0CC4C315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943DC1">
        <w:rPr>
          <w:rFonts w:ascii="Arial" w:hAnsi="Arial" w:cs="Arial"/>
          <w:b/>
          <w:sz w:val="24"/>
        </w:rPr>
        <w:t xml:space="preserve">                                    </w:t>
      </w:r>
      <w:r w:rsidR="00943DC1" w:rsidRPr="00943DC1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</w:t>
      </w:r>
      <w:r w:rsidR="00943DC1" w:rsidRPr="00943DC1">
        <w:rPr>
          <w:rFonts w:ascii="Arial" w:hAnsi="Arial" w:cs="Arial"/>
          <w:b/>
          <w:color w:val="5B9BD5" w:themeColor="accent1"/>
          <w:sz w:val="22"/>
        </w:rPr>
        <w:t>ion of SP-211194r04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11EB962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156413DE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44EFA2E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384A4653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600F107B" w:rsidR="00B73C50" w:rsidRPr="00F13F86" w:rsidRDefault="00815FEC" w:rsidP="003768BE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17C59C5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132FCD75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3FF9110C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510FBF6B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039DD3C9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1E3B26EC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5E50EFEB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D1FA4DF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0204DF13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FEE8A23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D3616F7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2F1BDFB1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5B615A99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0DD7C7E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0BFDD09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338943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4C99D30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0C16291E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49340F0F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6D327DE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4514DD6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4C7DEA1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FE26C8D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2C6B5A21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</w:t>
            </w:r>
            <w:proofErr w:type="spellStart"/>
            <w:r w:rsidRPr="00387B54">
              <w:rPr>
                <w:color w:val="auto"/>
              </w:rPr>
              <w:t>QoS</w:t>
            </w:r>
            <w:proofErr w:type="spellEnd"/>
            <w:r w:rsidRPr="00387B54">
              <w:rPr>
                <w:color w:val="auto"/>
              </w:rPr>
              <w:t xml:space="preserve">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2D6D7609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5B560D23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0F42D7B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1259BBA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1780D667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44ADF400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607681E2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3D61AB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67086BC7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491B93C0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41FFFA27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142C7600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08B78A9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044C52E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7F14C9B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5B8B9054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10E15183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74186644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2303ABEC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r w:rsidR="00B317FA">
        <w:rPr>
          <w:b/>
          <w:bCs/>
          <w:color w:val="auto"/>
        </w:rPr>
        <w:t>.5</w:t>
      </w:r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3768BE">
        <w:rPr>
          <w:b/>
          <w:bCs/>
          <w:color w:val="000000" w:themeColor="text1"/>
        </w:rPr>
        <w:t>1</w:t>
      </w:r>
      <w:r w:rsidR="00C0642E" w:rsidRPr="003768BE">
        <w:rPr>
          <w:b/>
          <w:bCs/>
          <w:color w:val="000000" w:themeColor="text1"/>
        </w:rPr>
        <w:t>4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lastRenderedPageBreak/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1156C" w14:textId="77777777" w:rsidR="008E4A15" w:rsidRDefault="008E4A15">
      <w:r>
        <w:separator/>
      </w:r>
    </w:p>
  </w:endnote>
  <w:endnote w:type="continuationSeparator" w:id="0">
    <w:p w14:paraId="2C2BFA99" w14:textId="77777777" w:rsidR="008E4A15" w:rsidRDefault="008E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38AE7" w14:textId="77777777" w:rsidR="008E4A15" w:rsidRDefault="008E4A15">
      <w:r>
        <w:separator/>
      </w:r>
    </w:p>
  </w:footnote>
  <w:footnote w:type="continuationSeparator" w:id="0">
    <w:p w14:paraId="7BA01F05" w14:textId="77777777" w:rsidR="008E4A15" w:rsidRDefault="008E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BFA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768B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405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A15"/>
    <w:rsid w:val="008E4CD1"/>
    <w:rsid w:val="008E7660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3DC1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0F18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26A19-AD5C-4D48-835D-15AD6D2C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7327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7</cp:revision>
  <cp:lastPrinted>2000-02-29T03:31:00Z</cp:lastPrinted>
  <dcterms:created xsi:type="dcterms:W3CDTF">2021-12-15T15:56:00Z</dcterms:created>
  <dcterms:modified xsi:type="dcterms:W3CDTF">2021-12-17T12:46:00Z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